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Default="00164867" w:rsidP="00164867">
      <w:pPr>
        <w:pStyle w:val="CRCoverPage"/>
        <w:tabs>
          <w:tab w:val="right" w:pos="9639"/>
        </w:tabs>
        <w:spacing w:after="0"/>
        <w:rPr>
          <w:b/>
          <w:i/>
          <w:noProof/>
          <w:sz w:val="28"/>
        </w:rPr>
      </w:pPr>
      <w:bookmarkStart w:id="0" w:name="_Toc4521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31596">
        <w:rPr>
          <w:b/>
          <w:noProof/>
          <w:sz w:val="24"/>
        </w:rPr>
        <w:t>90</w:t>
      </w:r>
      <w:r w:rsidR="00C17EA6">
        <w:rPr>
          <w:b/>
          <w:noProof/>
          <w:sz w:val="24"/>
        </w:rPr>
        <w:t>-e</w:t>
      </w:r>
      <w:r w:rsidR="00B25454">
        <w:fldChar w:fldCharType="begin"/>
      </w:r>
      <w:r w:rsidR="00B25454">
        <w:instrText xml:space="preserve"> DOCPROPERTY  MtgTitle  \* MERGEFORMAT </w:instrText>
      </w:r>
      <w:r w:rsidR="00B25454">
        <w:fldChar w:fldCharType="end"/>
      </w:r>
      <w:r>
        <w:rPr>
          <w:b/>
          <w:i/>
          <w:noProof/>
          <w:sz w:val="28"/>
        </w:rPr>
        <w:tab/>
        <w:t>R5-</w:t>
      </w:r>
      <w:r w:rsidR="000F1C20">
        <w:rPr>
          <w:b/>
          <w:i/>
          <w:noProof/>
          <w:sz w:val="28"/>
        </w:rPr>
        <w:t>2</w:t>
      </w:r>
      <w:r w:rsidR="00E31596">
        <w:rPr>
          <w:b/>
          <w:i/>
          <w:noProof/>
          <w:sz w:val="28"/>
        </w:rPr>
        <w:t>1</w:t>
      </w:r>
      <w:r w:rsidR="00B65947">
        <w:rPr>
          <w:b/>
          <w:i/>
          <w:noProof/>
          <w:sz w:val="28"/>
        </w:rPr>
        <w:t>1642</w:t>
      </w:r>
    </w:p>
    <w:p w:rsidR="00E31596" w:rsidRDefault="00E31596" w:rsidP="00E31596">
      <w:pPr>
        <w:pStyle w:val="CRCoverPage"/>
        <w:outlineLvl w:val="0"/>
        <w:rPr>
          <w:b/>
          <w:bCs/>
          <w:sz w:val="24"/>
          <w:szCs w:val="24"/>
        </w:rPr>
      </w:pPr>
      <w:r>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tc>
          <w:tcPr>
            <w:tcW w:w="9641" w:type="dxa"/>
            <w:gridSpan w:val="9"/>
            <w:tcBorders>
              <w:top w:val="single" w:sz="4" w:space="0" w:color="auto"/>
              <w:left w:val="single" w:sz="4" w:space="0" w:color="auto"/>
              <w:bottom w:val="nil"/>
              <w:right w:val="single" w:sz="4" w:space="0" w:color="auto"/>
            </w:tcBorders>
            <w:hideMark/>
          </w:tcPr>
          <w:p w:rsidR="00164867" w:rsidRDefault="00164867">
            <w:pPr>
              <w:pStyle w:val="CRCoverPage"/>
              <w:spacing w:after="0"/>
              <w:jc w:val="right"/>
              <w:rPr>
                <w:i/>
                <w:noProof/>
              </w:rPr>
            </w:pPr>
            <w:r>
              <w:rPr>
                <w:i/>
                <w:noProof/>
                <w:sz w:val="14"/>
              </w:rPr>
              <w:t>CR-Form-v12.</w:t>
            </w:r>
            <w:r w:rsidR="0077102F">
              <w:rPr>
                <w:i/>
                <w:noProof/>
                <w:sz w:val="14"/>
              </w:rPr>
              <w:t>1</w:t>
            </w:r>
          </w:p>
        </w:tc>
      </w:tr>
      <w:tr w:rsidR="00164867">
        <w:tc>
          <w:tcPr>
            <w:tcW w:w="9641" w:type="dxa"/>
            <w:gridSpan w:val="9"/>
            <w:tcBorders>
              <w:top w:val="nil"/>
              <w:left w:val="single" w:sz="4" w:space="0" w:color="auto"/>
              <w:bottom w:val="nil"/>
              <w:right w:val="single" w:sz="4" w:space="0" w:color="auto"/>
            </w:tcBorders>
            <w:hideMark/>
          </w:tcPr>
          <w:p w:rsidR="00164867" w:rsidRDefault="00164867">
            <w:pPr>
              <w:pStyle w:val="CRCoverPage"/>
              <w:spacing w:after="0"/>
              <w:jc w:val="center"/>
              <w:rPr>
                <w:noProof/>
              </w:rPr>
            </w:pPr>
            <w:r>
              <w:rPr>
                <w:b/>
                <w:noProof/>
                <w:sz w:val="32"/>
              </w:rPr>
              <w:t>CHANGE REQUEST</w:t>
            </w: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sz w:val="8"/>
                <w:szCs w:val="8"/>
              </w:rPr>
            </w:pPr>
          </w:p>
        </w:tc>
      </w:tr>
      <w:tr w:rsidR="00164867">
        <w:tc>
          <w:tcPr>
            <w:tcW w:w="142" w:type="dxa"/>
            <w:tcBorders>
              <w:top w:val="nil"/>
              <w:left w:val="single" w:sz="4" w:space="0" w:color="auto"/>
              <w:bottom w:val="nil"/>
              <w:right w:val="nil"/>
            </w:tcBorders>
          </w:tcPr>
          <w:p w:rsidR="00164867" w:rsidRDefault="00164867">
            <w:pPr>
              <w:pStyle w:val="CRCoverPage"/>
              <w:spacing w:after="0"/>
              <w:jc w:val="right"/>
              <w:rPr>
                <w:noProof/>
              </w:rPr>
            </w:pPr>
          </w:p>
        </w:tc>
        <w:tc>
          <w:tcPr>
            <w:tcW w:w="1559" w:type="dxa"/>
            <w:shd w:val="pct30" w:color="FFFF00" w:fill="auto"/>
            <w:hideMark/>
          </w:tcPr>
          <w:p w:rsidR="00164867" w:rsidRDefault="00164867" w:rsidP="00EF7843">
            <w:pPr>
              <w:pStyle w:val="CRCoverPage"/>
              <w:spacing w:after="0"/>
              <w:jc w:val="right"/>
              <w:rPr>
                <w:b/>
                <w:noProof/>
                <w:sz w:val="28"/>
              </w:rPr>
            </w:pPr>
            <w:r>
              <w:rPr>
                <w:b/>
                <w:noProof/>
                <w:sz w:val="28"/>
              </w:rPr>
              <w:t>3</w:t>
            </w:r>
            <w:r w:rsidR="00EF7843">
              <w:rPr>
                <w:b/>
                <w:noProof/>
                <w:sz w:val="28"/>
              </w:rPr>
              <w:t>8</w:t>
            </w:r>
            <w:r>
              <w:rPr>
                <w:b/>
                <w:noProof/>
                <w:sz w:val="28"/>
              </w:rPr>
              <w:t>.</w:t>
            </w:r>
            <w:r w:rsidR="00FD6DBD">
              <w:rPr>
                <w:b/>
                <w:noProof/>
                <w:sz w:val="28"/>
              </w:rPr>
              <w:t>90</w:t>
            </w:r>
            <w:r w:rsidR="00B444E8">
              <w:rPr>
                <w:b/>
                <w:noProof/>
                <w:sz w:val="28"/>
              </w:rPr>
              <w:t>3</w:t>
            </w:r>
          </w:p>
        </w:tc>
        <w:tc>
          <w:tcPr>
            <w:tcW w:w="709" w:type="dxa"/>
            <w:hideMark/>
          </w:tcPr>
          <w:p w:rsidR="00164867" w:rsidRDefault="00164867">
            <w:pPr>
              <w:pStyle w:val="CRCoverPage"/>
              <w:spacing w:after="0"/>
              <w:jc w:val="center"/>
              <w:rPr>
                <w:noProof/>
              </w:rPr>
            </w:pPr>
            <w:r>
              <w:rPr>
                <w:b/>
                <w:noProof/>
                <w:sz w:val="28"/>
              </w:rPr>
              <w:t>CR</w:t>
            </w:r>
          </w:p>
        </w:tc>
        <w:tc>
          <w:tcPr>
            <w:tcW w:w="1276" w:type="dxa"/>
            <w:shd w:val="pct30" w:color="FFFF00" w:fill="auto"/>
            <w:hideMark/>
          </w:tcPr>
          <w:p w:rsidR="005A6C0D" w:rsidRPr="005A6C0D" w:rsidRDefault="005A6C0D">
            <w:pPr>
              <w:pStyle w:val="CRCoverPage"/>
              <w:spacing w:after="0"/>
              <w:rPr>
                <w:b/>
                <w:noProof/>
                <w:sz w:val="28"/>
              </w:rPr>
            </w:pPr>
            <w:r>
              <w:rPr>
                <w:b/>
                <w:noProof/>
                <w:sz w:val="28"/>
              </w:rPr>
              <w:t>0</w:t>
            </w:r>
            <w:r w:rsidR="00812E5D">
              <w:rPr>
                <w:b/>
                <w:noProof/>
                <w:sz w:val="28"/>
              </w:rPr>
              <w:t>194</w:t>
            </w:r>
          </w:p>
        </w:tc>
        <w:tc>
          <w:tcPr>
            <w:tcW w:w="709" w:type="dxa"/>
            <w:hideMark/>
          </w:tcPr>
          <w:p w:rsidR="00164867" w:rsidRDefault="00164867">
            <w:pPr>
              <w:pStyle w:val="CRCoverPage"/>
              <w:tabs>
                <w:tab w:val="right" w:pos="625"/>
              </w:tabs>
              <w:spacing w:after="0"/>
              <w:jc w:val="center"/>
              <w:rPr>
                <w:noProof/>
              </w:rPr>
            </w:pPr>
            <w:r>
              <w:rPr>
                <w:b/>
                <w:bCs/>
                <w:noProof/>
                <w:sz w:val="28"/>
              </w:rPr>
              <w:t>rev</w:t>
            </w:r>
          </w:p>
        </w:tc>
        <w:tc>
          <w:tcPr>
            <w:tcW w:w="992" w:type="dxa"/>
            <w:shd w:val="pct30" w:color="FFFF00" w:fill="auto"/>
            <w:hideMark/>
          </w:tcPr>
          <w:p w:rsidR="00164867" w:rsidRDefault="00B65947">
            <w:pPr>
              <w:pStyle w:val="CRCoverPage"/>
              <w:spacing w:after="0"/>
              <w:jc w:val="center"/>
              <w:rPr>
                <w:b/>
                <w:noProof/>
              </w:rPr>
            </w:pPr>
            <w:r>
              <w:rPr>
                <w:b/>
                <w:noProof/>
                <w:sz w:val="28"/>
              </w:rPr>
              <w:t>1</w:t>
            </w:r>
          </w:p>
        </w:tc>
        <w:tc>
          <w:tcPr>
            <w:tcW w:w="2410" w:type="dxa"/>
            <w:hideMark/>
          </w:tcPr>
          <w:p w:rsidR="00164867" w:rsidRDefault="001648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64867" w:rsidRDefault="00164867" w:rsidP="009E23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94B">
              <w:rPr>
                <w:b/>
                <w:noProof/>
                <w:sz w:val="28"/>
              </w:rPr>
              <w:t>1</w:t>
            </w:r>
            <w:r w:rsidR="00360F94">
              <w:rPr>
                <w:b/>
                <w:noProof/>
                <w:sz w:val="28"/>
              </w:rPr>
              <w:t>6</w:t>
            </w:r>
            <w:r w:rsidR="00FE094B">
              <w:rPr>
                <w:b/>
                <w:noProof/>
                <w:sz w:val="28"/>
              </w:rPr>
              <w:t>.</w:t>
            </w:r>
            <w:r w:rsidR="00E31596">
              <w:rPr>
                <w:b/>
                <w:noProof/>
                <w:sz w:val="28"/>
              </w:rPr>
              <w:t>6</w:t>
            </w:r>
            <w:r w:rsidR="00FE094B">
              <w:rPr>
                <w:b/>
                <w:noProof/>
                <w:sz w:val="28"/>
              </w:rPr>
              <w:t>.</w:t>
            </w:r>
            <w:r>
              <w:rPr>
                <w:b/>
                <w:noProof/>
                <w:sz w:val="28"/>
              </w:rPr>
              <w:t>0</w:t>
            </w:r>
            <w:r>
              <w:rPr>
                <w:b/>
                <w:noProof/>
                <w:sz w:val="28"/>
              </w:rPr>
              <w:fldChar w:fldCharType="end"/>
            </w:r>
          </w:p>
        </w:tc>
        <w:tc>
          <w:tcPr>
            <w:tcW w:w="143" w:type="dxa"/>
            <w:tcBorders>
              <w:top w:val="nil"/>
              <w:left w:val="nil"/>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single" w:sz="4" w:space="0" w:color="auto"/>
              <w:left w:val="nil"/>
              <w:bottom w:val="nil"/>
              <w:right w:val="nil"/>
            </w:tcBorders>
            <w:hideMark/>
          </w:tcPr>
          <w:p w:rsidR="00164867" w:rsidRDefault="0016486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64867">
        <w:tc>
          <w:tcPr>
            <w:tcW w:w="9641" w:type="dxa"/>
            <w:gridSpan w:val="9"/>
          </w:tcPr>
          <w:p w:rsidR="00164867" w:rsidRDefault="00164867">
            <w:pPr>
              <w:pStyle w:val="CRCoverPage"/>
              <w:spacing w:after="0"/>
              <w:rPr>
                <w:noProof/>
                <w:sz w:val="8"/>
                <w:szCs w:val="8"/>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tc>
          <w:tcPr>
            <w:tcW w:w="2835" w:type="dxa"/>
            <w:hideMark/>
          </w:tcPr>
          <w:p w:rsidR="00164867" w:rsidRDefault="00164867">
            <w:pPr>
              <w:pStyle w:val="CRCoverPage"/>
              <w:tabs>
                <w:tab w:val="right" w:pos="2751"/>
              </w:tabs>
              <w:spacing w:after="0"/>
              <w:rPr>
                <w:b/>
                <w:i/>
                <w:noProof/>
              </w:rPr>
            </w:pPr>
            <w:r>
              <w:rPr>
                <w:b/>
                <w:i/>
                <w:noProof/>
              </w:rPr>
              <w:t>Proposed change affects:</w:t>
            </w:r>
          </w:p>
        </w:tc>
        <w:tc>
          <w:tcPr>
            <w:tcW w:w="1418" w:type="dxa"/>
            <w:hideMark/>
          </w:tcPr>
          <w:p w:rsidR="00164867" w:rsidRDefault="00164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Default="00164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caps/>
                <w:noProof/>
              </w:rPr>
            </w:pPr>
          </w:p>
        </w:tc>
        <w:tc>
          <w:tcPr>
            <w:tcW w:w="2126" w:type="dxa"/>
            <w:hideMark/>
          </w:tcPr>
          <w:p w:rsidR="00164867" w:rsidRDefault="00164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Default="00164867">
            <w:pPr>
              <w:pStyle w:val="CRCoverPage"/>
              <w:spacing w:after="0"/>
              <w:jc w:val="center"/>
              <w:rPr>
                <w:b/>
                <w:caps/>
                <w:noProof/>
              </w:rPr>
            </w:pPr>
          </w:p>
        </w:tc>
        <w:tc>
          <w:tcPr>
            <w:tcW w:w="1418" w:type="dxa"/>
            <w:hideMark/>
          </w:tcPr>
          <w:p w:rsidR="00164867" w:rsidRDefault="00164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bCs/>
                <w:caps/>
                <w:noProof/>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Tr="00FE094B">
        <w:tc>
          <w:tcPr>
            <w:tcW w:w="9645" w:type="dxa"/>
            <w:gridSpan w:val="11"/>
          </w:tcPr>
          <w:p w:rsidR="00164867" w:rsidRDefault="00164867">
            <w:pPr>
              <w:pStyle w:val="CRCoverPage"/>
              <w:spacing w:after="0"/>
              <w:rPr>
                <w:noProof/>
                <w:sz w:val="8"/>
                <w:szCs w:val="8"/>
              </w:rPr>
            </w:pPr>
          </w:p>
        </w:tc>
      </w:tr>
      <w:tr w:rsidR="00164867" w:rsidTr="00FE094B">
        <w:tc>
          <w:tcPr>
            <w:tcW w:w="1845" w:type="dxa"/>
            <w:tcBorders>
              <w:top w:val="single" w:sz="4" w:space="0" w:color="auto"/>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Default="00CD5C77">
            <w:pPr>
              <w:pStyle w:val="CRCoverPage"/>
              <w:spacing w:after="0"/>
              <w:ind w:left="100"/>
              <w:rPr>
                <w:noProof/>
              </w:rPr>
            </w:pPr>
            <w:r w:rsidRPr="00CD5C77">
              <w:rPr>
                <w:noProof/>
              </w:rPr>
              <w:t>Test tolerance analysis for 4.5.7.1</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Default="00FE094B">
            <w:pPr>
              <w:pStyle w:val="CRCoverPage"/>
              <w:spacing w:after="0"/>
              <w:ind w:left="100"/>
              <w:rPr>
                <w:noProof/>
              </w:rPr>
            </w:pPr>
            <w:r w:rsidRPr="006620A4">
              <w:rPr>
                <w:noProof/>
              </w:rPr>
              <w:t>Rohde &amp; Schwarz</w:t>
            </w: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Default="00164867">
            <w:pPr>
              <w:pStyle w:val="CRCoverPage"/>
              <w:spacing w:after="0"/>
              <w:ind w:left="100"/>
              <w:rPr>
                <w:noProof/>
              </w:rPr>
            </w:pPr>
            <w:r>
              <w:t>R5</w:t>
            </w:r>
            <w:r w:rsidR="00B25454">
              <w:fldChar w:fldCharType="begin"/>
            </w:r>
            <w:r w:rsidR="00B25454">
              <w:instrText xml:space="preserve"> DOCPROPERTY  SourceIfTsg  \* MERGEFORMAT </w:instrText>
            </w:r>
            <w:r w:rsidR="00B25454">
              <w:fldChar w:fldCharType="end"/>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164867" w:rsidRDefault="00395650">
            <w:pPr>
              <w:pStyle w:val="CRCoverPage"/>
              <w:spacing w:after="0"/>
              <w:ind w:left="100"/>
              <w:rPr>
                <w:noProof/>
              </w:rPr>
            </w:pPr>
            <w:r w:rsidRPr="00395650">
              <w:rPr>
                <w:noProof/>
              </w:rPr>
              <w:t>5GS_NR_LTE-UEConTest</w:t>
            </w:r>
          </w:p>
        </w:tc>
        <w:tc>
          <w:tcPr>
            <w:tcW w:w="567" w:type="dxa"/>
          </w:tcPr>
          <w:p w:rsidR="00164867" w:rsidRDefault="00164867">
            <w:pPr>
              <w:pStyle w:val="CRCoverPage"/>
              <w:spacing w:after="0"/>
              <w:ind w:right="100"/>
              <w:rPr>
                <w:noProof/>
              </w:rPr>
            </w:pPr>
          </w:p>
        </w:tc>
        <w:tc>
          <w:tcPr>
            <w:tcW w:w="1418" w:type="dxa"/>
            <w:gridSpan w:val="3"/>
            <w:hideMark/>
          </w:tcPr>
          <w:p w:rsidR="00164867" w:rsidRDefault="0016486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164867" w:rsidRDefault="00FE094B" w:rsidP="00836F84">
            <w:pPr>
              <w:pStyle w:val="CRCoverPage"/>
              <w:spacing w:after="0"/>
              <w:ind w:left="100"/>
              <w:rPr>
                <w:noProof/>
              </w:rPr>
            </w:pPr>
            <w:r>
              <w:rPr>
                <w:noProof/>
              </w:rPr>
              <w:t>20</w:t>
            </w:r>
            <w:r w:rsidR="009E2392">
              <w:rPr>
                <w:noProof/>
              </w:rPr>
              <w:t>2</w:t>
            </w:r>
            <w:r w:rsidR="00C30681">
              <w:rPr>
                <w:noProof/>
              </w:rPr>
              <w:t>1</w:t>
            </w:r>
            <w:r>
              <w:rPr>
                <w:noProof/>
              </w:rPr>
              <w:t>-</w:t>
            </w:r>
            <w:r w:rsidR="00C30681">
              <w:rPr>
                <w:noProof/>
              </w:rPr>
              <w:t>0</w:t>
            </w:r>
            <w:r w:rsidR="00B65947">
              <w:rPr>
                <w:noProof/>
              </w:rPr>
              <w:t>3</w:t>
            </w:r>
            <w:r>
              <w:rPr>
                <w:noProof/>
              </w:rPr>
              <w:t>-</w:t>
            </w:r>
            <w:r w:rsidR="00C30681">
              <w:rPr>
                <w:noProof/>
              </w:rPr>
              <w:t>0</w:t>
            </w:r>
            <w:r w:rsidR="00B65947">
              <w:rPr>
                <w:noProof/>
              </w:rPr>
              <w:t>4</w:t>
            </w:r>
            <w:bookmarkStart w:id="2" w:name="_GoBack"/>
            <w:bookmarkEnd w:id="2"/>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1986" w:type="dxa"/>
            <w:gridSpan w:val="4"/>
          </w:tcPr>
          <w:p w:rsidR="00164867" w:rsidRDefault="00164867">
            <w:pPr>
              <w:pStyle w:val="CRCoverPage"/>
              <w:spacing w:after="0"/>
              <w:rPr>
                <w:noProof/>
                <w:sz w:val="8"/>
                <w:szCs w:val="8"/>
              </w:rPr>
            </w:pPr>
          </w:p>
        </w:tc>
        <w:tc>
          <w:tcPr>
            <w:tcW w:w="2268" w:type="dxa"/>
            <w:gridSpan w:val="2"/>
          </w:tcPr>
          <w:p w:rsidR="00164867" w:rsidRDefault="00164867">
            <w:pPr>
              <w:pStyle w:val="CRCoverPage"/>
              <w:spacing w:after="0"/>
              <w:rPr>
                <w:noProof/>
                <w:sz w:val="8"/>
                <w:szCs w:val="8"/>
              </w:rPr>
            </w:pPr>
          </w:p>
        </w:tc>
        <w:tc>
          <w:tcPr>
            <w:tcW w:w="1418" w:type="dxa"/>
            <w:gridSpan w:val="3"/>
          </w:tcPr>
          <w:p w:rsidR="00164867"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rPr>
          <w:cantSplit/>
        </w:trPr>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Category:</w:t>
            </w:r>
          </w:p>
        </w:tc>
        <w:tc>
          <w:tcPr>
            <w:tcW w:w="851" w:type="dxa"/>
            <w:shd w:val="pct30" w:color="FFFF00" w:fill="auto"/>
            <w:hideMark/>
          </w:tcPr>
          <w:p w:rsidR="00164867" w:rsidRDefault="0016486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rsidR="00164867" w:rsidRDefault="00164867">
            <w:pPr>
              <w:pStyle w:val="CRCoverPage"/>
              <w:spacing w:after="0"/>
              <w:rPr>
                <w:noProof/>
              </w:rPr>
            </w:pPr>
          </w:p>
        </w:tc>
        <w:tc>
          <w:tcPr>
            <w:tcW w:w="1418" w:type="dxa"/>
            <w:gridSpan w:val="3"/>
            <w:hideMark/>
          </w:tcPr>
          <w:p w:rsidR="00164867" w:rsidRDefault="0016486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164867" w:rsidRDefault="00164867" w:rsidP="00360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60F94">
              <w:rPr>
                <w:noProof/>
              </w:rPr>
              <w:t>6</w:t>
            </w:r>
          </w:p>
        </w:tc>
      </w:tr>
      <w:tr w:rsidR="0077102F" w:rsidTr="00FE094B">
        <w:tc>
          <w:tcPr>
            <w:tcW w:w="1845" w:type="dxa"/>
            <w:tcBorders>
              <w:top w:val="nil"/>
              <w:left w:val="single" w:sz="4" w:space="0" w:color="auto"/>
              <w:bottom w:val="single" w:sz="4" w:space="0" w:color="auto"/>
              <w:right w:val="nil"/>
            </w:tcBorders>
          </w:tcPr>
          <w:p w:rsidR="0077102F" w:rsidRDefault="0077102F" w:rsidP="0077102F">
            <w:pPr>
              <w:pStyle w:val="CRCoverPage"/>
              <w:spacing w:after="0"/>
              <w:rPr>
                <w:b/>
                <w:i/>
                <w:noProof/>
              </w:rPr>
            </w:pPr>
          </w:p>
        </w:tc>
        <w:tc>
          <w:tcPr>
            <w:tcW w:w="4678" w:type="dxa"/>
            <w:gridSpan w:val="8"/>
            <w:tcBorders>
              <w:top w:val="nil"/>
              <w:left w:val="nil"/>
              <w:bottom w:val="single" w:sz="4" w:space="0" w:color="auto"/>
              <w:right w:val="nil"/>
            </w:tcBorders>
            <w:hideMark/>
          </w:tcPr>
          <w:p w:rsidR="0077102F" w:rsidRDefault="0077102F" w:rsidP="0077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102F" w:rsidRDefault="0077102F" w:rsidP="007710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77102F" w:rsidRPr="007C2097" w:rsidRDefault="0077102F" w:rsidP="0077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4867" w:rsidTr="00FE094B">
        <w:tc>
          <w:tcPr>
            <w:tcW w:w="1845" w:type="dxa"/>
          </w:tcPr>
          <w:p w:rsidR="00164867" w:rsidRDefault="00164867">
            <w:pPr>
              <w:pStyle w:val="CRCoverPage"/>
              <w:spacing w:after="0"/>
              <w:rPr>
                <w:b/>
                <w:i/>
                <w:noProof/>
                <w:sz w:val="8"/>
                <w:szCs w:val="8"/>
              </w:rPr>
            </w:pPr>
          </w:p>
        </w:tc>
        <w:tc>
          <w:tcPr>
            <w:tcW w:w="7800" w:type="dxa"/>
            <w:gridSpan w:val="10"/>
          </w:tcPr>
          <w:p w:rsidR="00164867" w:rsidRDefault="00164867">
            <w:pPr>
              <w:pStyle w:val="CRCoverPage"/>
              <w:spacing w:after="0"/>
              <w:rPr>
                <w:noProof/>
                <w:sz w:val="8"/>
                <w:szCs w:val="8"/>
              </w:rPr>
            </w:pPr>
          </w:p>
        </w:tc>
      </w:tr>
      <w:tr w:rsidR="00164867" w:rsidTr="00FE094B">
        <w:tc>
          <w:tcPr>
            <w:tcW w:w="2696" w:type="dxa"/>
            <w:gridSpan w:val="2"/>
            <w:tcBorders>
              <w:top w:val="single" w:sz="4" w:space="0" w:color="auto"/>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Default="00755101" w:rsidP="00CE4741">
            <w:pPr>
              <w:pStyle w:val="CRCoverPage"/>
              <w:spacing w:after="0"/>
              <w:ind w:left="100"/>
              <w:rPr>
                <w:noProof/>
              </w:rPr>
            </w:pPr>
            <w:r>
              <w:rPr>
                <w:noProof/>
              </w:rPr>
              <w:t xml:space="preserve">RRM TC </w:t>
            </w:r>
            <w:r w:rsidR="0073624C">
              <w:rPr>
                <w:noProof/>
              </w:rPr>
              <w:t>4.5.7.1</w:t>
            </w:r>
            <w:r>
              <w:rPr>
                <w:noProof/>
              </w:rPr>
              <w:t xml:space="preserve"> needs a TT analysis to verify that the test case parameters are feasible given the TE MU and the test case will not unfairly fail a good UE</w:t>
            </w: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rsidR="00755101" w:rsidRDefault="00755101" w:rsidP="00755101">
            <w:pPr>
              <w:pStyle w:val="CRCoverPage"/>
              <w:spacing w:after="0"/>
              <w:ind w:left="100"/>
              <w:rPr>
                <w:noProof/>
              </w:rPr>
            </w:pPr>
            <w:r>
              <w:rPr>
                <w:noProof/>
              </w:rPr>
              <w:t>The TT analysis has been provided in the attached zip file following the corresponding TT analysis excel and document templates</w:t>
            </w:r>
          </w:p>
          <w:p w:rsidR="00164867" w:rsidRDefault="00164867">
            <w:pPr>
              <w:pStyle w:val="CRCoverPage"/>
              <w:spacing w:after="0"/>
              <w:ind w:left="100"/>
              <w:rPr>
                <w:noProof/>
              </w:rPr>
            </w:pP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single" w:sz="4" w:space="0" w:color="auto"/>
              <w:right w:val="nil"/>
            </w:tcBorders>
            <w:hideMark/>
          </w:tcPr>
          <w:p w:rsidR="00164867" w:rsidRDefault="0016486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Default="00755101">
            <w:pPr>
              <w:pStyle w:val="CRCoverPage"/>
              <w:spacing w:after="0"/>
              <w:ind w:left="100"/>
              <w:rPr>
                <w:noProof/>
              </w:rPr>
            </w:pPr>
            <w:r>
              <w:rPr>
                <w:noProof/>
              </w:rPr>
              <w:t>The test case parameters and configuration will not be guaranteed feasible. The test case cannot be declared complete</w:t>
            </w:r>
          </w:p>
        </w:tc>
      </w:tr>
      <w:tr w:rsidR="00164867" w:rsidTr="00FE094B">
        <w:tc>
          <w:tcPr>
            <w:tcW w:w="2696" w:type="dxa"/>
            <w:gridSpan w:val="2"/>
          </w:tcPr>
          <w:p w:rsidR="00164867" w:rsidRDefault="00164867">
            <w:pPr>
              <w:pStyle w:val="CRCoverPage"/>
              <w:spacing w:after="0"/>
              <w:rPr>
                <w:b/>
                <w:i/>
                <w:noProof/>
                <w:sz w:val="8"/>
                <w:szCs w:val="8"/>
              </w:rPr>
            </w:pPr>
          </w:p>
        </w:tc>
        <w:tc>
          <w:tcPr>
            <w:tcW w:w="6949" w:type="dxa"/>
            <w:gridSpan w:val="9"/>
          </w:tcPr>
          <w:p w:rsidR="00164867" w:rsidRDefault="00164867">
            <w:pPr>
              <w:pStyle w:val="CRCoverPage"/>
              <w:spacing w:after="0"/>
              <w:rPr>
                <w:noProof/>
                <w:sz w:val="8"/>
                <w:szCs w:val="8"/>
              </w:rPr>
            </w:pPr>
          </w:p>
        </w:tc>
      </w:tr>
      <w:tr w:rsidR="00755101" w:rsidTr="00FE094B">
        <w:tc>
          <w:tcPr>
            <w:tcW w:w="2696" w:type="dxa"/>
            <w:gridSpan w:val="2"/>
            <w:tcBorders>
              <w:top w:val="single" w:sz="4" w:space="0" w:color="auto"/>
              <w:left w:val="single" w:sz="4" w:space="0" w:color="auto"/>
              <w:bottom w:val="nil"/>
              <w:right w:val="nil"/>
            </w:tcBorders>
            <w:hideMark/>
          </w:tcPr>
          <w:p w:rsidR="00755101" w:rsidRDefault="00755101" w:rsidP="0075510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755101" w:rsidRDefault="00755101" w:rsidP="00755101">
            <w:pPr>
              <w:pStyle w:val="CRCoverPage"/>
              <w:spacing w:after="0"/>
              <w:ind w:left="100"/>
              <w:rPr>
                <w:noProof/>
              </w:rPr>
            </w:pPr>
            <w:r>
              <w:rPr>
                <w:noProof/>
              </w:rPr>
              <w:t>N/A (only zip file attachment)</w:t>
            </w: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spacing w:after="0"/>
              <w:rPr>
                <w:b/>
                <w:i/>
                <w:noProof/>
                <w:sz w:val="8"/>
                <w:szCs w:val="8"/>
              </w:rPr>
            </w:pPr>
          </w:p>
        </w:tc>
        <w:tc>
          <w:tcPr>
            <w:tcW w:w="6949" w:type="dxa"/>
            <w:gridSpan w:val="9"/>
            <w:tcBorders>
              <w:top w:val="nil"/>
              <w:left w:val="nil"/>
              <w:bottom w:val="nil"/>
              <w:right w:val="single" w:sz="4" w:space="0" w:color="auto"/>
            </w:tcBorders>
          </w:tcPr>
          <w:p w:rsidR="00755101" w:rsidRDefault="00755101" w:rsidP="00755101">
            <w:pPr>
              <w:pStyle w:val="CRCoverPage"/>
              <w:spacing w:after="0"/>
              <w:rPr>
                <w:noProof/>
                <w:sz w:val="8"/>
                <w:szCs w:val="8"/>
              </w:rPr>
            </w:pP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55101" w:rsidRDefault="00755101" w:rsidP="00755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55101" w:rsidRDefault="00755101" w:rsidP="00755101">
            <w:pPr>
              <w:pStyle w:val="CRCoverPage"/>
              <w:spacing w:after="0"/>
              <w:jc w:val="center"/>
              <w:rPr>
                <w:b/>
                <w:caps/>
                <w:noProof/>
              </w:rPr>
            </w:pPr>
            <w:r>
              <w:rPr>
                <w:b/>
                <w:caps/>
                <w:noProof/>
              </w:rPr>
              <w:t>N</w:t>
            </w:r>
          </w:p>
        </w:tc>
        <w:tc>
          <w:tcPr>
            <w:tcW w:w="2978" w:type="dxa"/>
            <w:gridSpan w:val="4"/>
          </w:tcPr>
          <w:p w:rsidR="00755101" w:rsidRDefault="00755101" w:rsidP="00755101">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spacing w:after="0"/>
              <w:rPr>
                <w:b/>
                <w:i/>
                <w:noProof/>
              </w:rPr>
            </w:pPr>
          </w:p>
        </w:tc>
        <w:tc>
          <w:tcPr>
            <w:tcW w:w="6949" w:type="dxa"/>
            <w:gridSpan w:val="9"/>
            <w:tcBorders>
              <w:top w:val="nil"/>
              <w:left w:val="nil"/>
              <w:bottom w:val="nil"/>
              <w:right w:val="single" w:sz="4" w:space="0" w:color="auto"/>
            </w:tcBorders>
          </w:tcPr>
          <w:p w:rsidR="00755101" w:rsidRDefault="00755101" w:rsidP="00755101">
            <w:pPr>
              <w:pStyle w:val="CRCoverPage"/>
              <w:spacing w:after="0"/>
              <w:rPr>
                <w:noProof/>
              </w:rPr>
            </w:pPr>
          </w:p>
        </w:tc>
      </w:tr>
      <w:tr w:rsidR="00755101" w:rsidTr="00FE094B">
        <w:tc>
          <w:tcPr>
            <w:tcW w:w="2696" w:type="dxa"/>
            <w:gridSpan w:val="2"/>
            <w:tcBorders>
              <w:top w:val="nil"/>
              <w:left w:val="single" w:sz="4" w:space="0" w:color="auto"/>
              <w:bottom w:val="single" w:sz="4" w:space="0" w:color="auto"/>
              <w:right w:val="nil"/>
            </w:tcBorders>
            <w:hideMark/>
          </w:tcPr>
          <w:p w:rsidR="00755101" w:rsidRDefault="00755101" w:rsidP="0075510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755101" w:rsidRDefault="00755101" w:rsidP="00755101">
            <w:pPr>
              <w:pStyle w:val="CRCoverPage"/>
              <w:spacing w:after="0"/>
              <w:ind w:left="100"/>
              <w:rPr>
                <w:noProof/>
              </w:rPr>
            </w:pPr>
            <w:r>
              <w:rPr>
                <w:noProof/>
              </w:rPr>
              <w:t>Note for the editor: Please add “</w:t>
            </w:r>
            <w:r w:rsidRPr="001B6837">
              <w:rPr>
                <w:noProof/>
              </w:rPr>
              <w:t xml:space="preserve">38.533 </w:t>
            </w:r>
            <w:r w:rsidR="0073624C">
              <w:rPr>
                <w:noProof/>
              </w:rPr>
              <w:t>4.5.7.1</w:t>
            </w:r>
            <w:r w:rsidRPr="001B6837">
              <w:rPr>
                <w:noProof/>
              </w:rPr>
              <w:t xml:space="preserve"> TT.zip</w:t>
            </w:r>
            <w:r>
              <w:rPr>
                <w:noProof/>
              </w:rPr>
              <w:t>” to the attachments of TR 38.903</w:t>
            </w:r>
          </w:p>
        </w:tc>
      </w:tr>
      <w:tr w:rsidR="00755101" w:rsidTr="00FE094B">
        <w:tc>
          <w:tcPr>
            <w:tcW w:w="2696" w:type="dxa"/>
            <w:gridSpan w:val="2"/>
            <w:tcBorders>
              <w:top w:val="single" w:sz="4" w:space="0" w:color="auto"/>
              <w:left w:val="nil"/>
              <w:bottom w:val="single" w:sz="4" w:space="0" w:color="auto"/>
              <w:right w:val="nil"/>
            </w:tcBorders>
          </w:tcPr>
          <w:p w:rsidR="00755101" w:rsidRDefault="00755101" w:rsidP="0075510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755101" w:rsidRDefault="00755101" w:rsidP="00755101">
            <w:pPr>
              <w:pStyle w:val="CRCoverPage"/>
              <w:spacing w:after="0"/>
              <w:ind w:left="100"/>
              <w:rPr>
                <w:noProof/>
                <w:sz w:val="8"/>
                <w:szCs w:val="8"/>
              </w:rPr>
            </w:pPr>
          </w:p>
        </w:tc>
      </w:tr>
      <w:tr w:rsidR="00755101" w:rsidTr="00FE094B">
        <w:tc>
          <w:tcPr>
            <w:tcW w:w="2696" w:type="dxa"/>
            <w:gridSpan w:val="2"/>
            <w:tcBorders>
              <w:top w:val="single" w:sz="4" w:space="0" w:color="auto"/>
              <w:left w:val="single" w:sz="4" w:space="0" w:color="auto"/>
              <w:bottom w:val="single" w:sz="4" w:space="0" w:color="auto"/>
              <w:right w:val="nil"/>
            </w:tcBorders>
            <w:hideMark/>
          </w:tcPr>
          <w:p w:rsidR="00755101" w:rsidRDefault="00755101" w:rsidP="0075510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755101" w:rsidRDefault="001D7E1D" w:rsidP="00755101">
            <w:pPr>
              <w:pStyle w:val="CRCoverPage"/>
              <w:spacing w:after="0"/>
              <w:ind w:left="100"/>
              <w:rPr>
                <w:noProof/>
              </w:rPr>
            </w:pPr>
            <w:r>
              <w:rPr>
                <w:noProof/>
              </w:rPr>
              <w:t>R1: corrected the TS 38.133 extract of the side conditions in the analysis doc (B.2.3 instead of B.1.2)</w:t>
            </w:r>
          </w:p>
        </w:tc>
      </w:tr>
    </w:tbl>
    <w:p w:rsidR="00164867" w:rsidRDefault="00164867" w:rsidP="00164867">
      <w:pPr>
        <w:pStyle w:val="CRCoverPage"/>
        <w:spacing w:after="0"/>
        <w:rPr>
          <w:noProof/>
          <w:sz w:val="8"/>
          <w:szCs w:val="8"/>
        </w:rPr>
      </w:pPr>
    </w:p>
    <w:p w:rsidR="00755101" w:rsidRPr="001B6837" w:rsidRDefault="00164867" w:rsidP="00755101">
      <w:pPr>
        <w:keepNext/>
        <w:keepLines/>
        <w:spacing w:before="240"/>
        <w:ind w:left="1134" w:hanging="1134"/>
        <w:outlineLvl w:val="0"/>
        <w:rPr>
          <w:noProof/>
          <w:color w:val="FF0000"/>
          <w:sz w:val="32"/>
        </w:rPr>
      </w:pPr>
      <w:r>
        <w:br w:type="page"/>
      </w:r>
      <w:bookmarkEnd w:id="0"/>
      <w:r w:rsidR="00755101" w:rsidRPr="001B6837">
        <w:rPr>
          <w:noProof/>
          <w:color w:val="FF0000"/>
          <w:sz w:val="32"/>
        </w:rPr>
        <w:lastRenderedPageBreak/>
        <w:t xml:space="preserve">Note for the editor: Please add “38.533 </w:t>
      </w:r>
      <w:r w:rsidR="0073624C">
        <w:rPr>
          <w:noProof/>
          <w:color w:val="FF0000"/>
          <w:sz w:val="32"/>
        </w:rPr>
        <w:t>4.5.7.1</w:t>
      </w:r>
      <w:r w:rsidR="00755101" w:rsidRPr="001B6837">
        <w:rPr>
          <w:noProof/>
          <w:color w:val="FF0000"/>
          <w:sz w:val="32"/>
        </w:rPr>
        <w:t xml:space="preserve"> TT.zip” to the attachments of TR 38.903</w:t>
      </w:r>
    </w:p>
    <w:p w:rsidR="00FE094B" w:rsidRDefault="00FE094B" w:rsidP="00FE09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rsidR="00FE094B" w:rsidRDefault="00FE094B" w:rsidP="00FE094B">
      <w:pPr>
        <w:pStyle w:val="Separation"/>
      </w:pPr>
      <w:r>
        <w:t>&lt; End of changes &gt;</w:t>
      </w:r>
    </w:p>
    <w:sectPr w:rsidR="00FE094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556" w:rsidRDefault="00052556">
      <w:pPr>
        <w:spacing w:after="0"/>
      </w:pPr>
      <w:r>
        <w:separator/>
      </w:r>
    </w:p>
  </w:endnote>
  <w:endnote w:type="continuationSeparator" w:id="0">
    <w:p w:rsidR="00052556" w:rsidRDefault="00052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2FD" w:rsidRDefault="00FE02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556" w:rsidRDefault="00052556">
      <w:pPr>
        <w:spacing w:after="0"/>
      </w:pPr>
      <w:r>
        <w:separator/>
      </w:r>
    </w:p>
  </w:footnote>
  <w:footnote w:type="continuationSeparator" w:id="0">
    <w:p w:rsidR="00052556" w:rsidRDefault="000525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22360"/>
    <w:rsid w:val="000279F0"/>
    <w:rsid w:val="00035E15"/>
    <w:rsid w:val="000379CF"/>
    <w:rsid w:val="000402DB"/>
    <w:rsid w:val="00050035"/>
    <w:rsid w:val="00052556"/>
    <w:rsid w:val="00054F90"/>
    <w:rsid w:val="0007394B"/>
    <w:rsid w:val="000800D5"/>
    <w:rsid w:val="00081AC4"/>
    <w:rsid w:val="00082BE7"/>
    <w:rsid w:val="000861CD"/>
    <w:rsid w:val="00087147"/>
    <w:rsid w:val="000A31EA"/>
    <w:rsid w:val="000A45CC"/>
    <w:rsid w:val="000B39ED"/>
    <w:rsid w:val="000B57E8"/>
    <w:rsid w:val="000C196E"/>
    <w:rsid w:val="000C456D"/>
    <w:rsid w:val="000E5464"/>
    <w:rsid w:val="000F1C20"/>
    <w:rsid w:val="000F1C8C"/>
    <w:rsid w:val="000F5732"/>
    <w:rsid w:val="000F6288"/>
    <w:rsid w:val="000F74D6"/>
    <w:rsid w:val="0010676F"/>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B431C"/>
    <w:rsid w:val="001C3D36"/>
    <w:rsid w:val="001C49CD"/>
    <w:rsid w:val="001C4F56"/>
    <w:rsid w:val="001D091C"/>
    <w:rsid w:val="001D7C5D"/>
    <w:rsid w:val="001D7E1D"/>
    <w:rsid w:val="001E165B"/>
    <w:rsid w:val="001F202D"/>
    <w:rsid w:val="001F5FD5"/>
    <w:rsid w:val="00203AB2"/>
    <w:rsid w:val="002069E6"/>
    <w:rsid w:val="0021304C"/>
    <w:rsid w:val="0022039C"/>
    <w:rsid w:val="002315DC"/>
    <w:rsid w:val="00235D83"/>
    <w:rsid w:val="002442E5"/>
    <w:rsid w:val="002757E6"/>
    <w:rsid w:val="002816EF"/>
    <w:rsid w:val="00282B5F"/>
    <w:rsid w:val="00283141"/>
    <w:rsid w:val="00285223"/>
    <w:rsid w:val="0028567F"/>
    <w:rsid w:val="002A764A"/>
    <w:rsid w:val="002B0C2F"/>
    <w:rsid w:val="002B1AC3"/>
    <w:rsid w:val="002B651F"/>
    <w:rsid w:val="002B667B"/>
    <w:rsid w:val="002B6DE3"/>
    <w:rsid w:val="002C6340"/>
    <w:rsid w:val="002D2D97"/>
    <w:rsid w:val="002D7585"/>
    <w:rsid w:val="002E53D1"/>
    <w:rsid w:val="002F028C"/>
    <w:rsid w:val="003162E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A79"/>
    <w:rsid w:val="003E077C"/>
    <w:rsid w:val="004020AA"/>
    <w:rsid w:val="0041272F"/>
    <w:rsid w:val="00412A13"/>
    <w:rsid w:val="00416660"/>
    <w:rsid w:val="00420EF7"/>
    <w:rsid w:val="00423656"/>
    <w:rsid w:val="00471987"/>
    <w:rsid w:val="004742A5"/>
    <w:rsid w:val="00477617"/>
    <w:rsid w:val="00480A5B"/>
    <w:rsid w:val="0048358E"/>
    <w:rsid w:val="0049522B"/>
    <w:rsid w:val="004A3E7D"/>
    <w:rsid w:val="004B3704"/>
    <w:rsid w:val="004B7125"/>
    <w:rsid w:val="004C1DB3"/>
    <w:rsid w:val="004C21FE"/>
    <w:rsid w:val="004C2523"/>
    <w:rsid w:val="004D5100"/>
    <w:rsid w:val="004D5F4F"/>
    <w:rsid w:val="004D668E"/>
    <w:rsid w:val="004E065D"/>
    <w:rsid w:val="004E3515"/>
    <w:rsid w:val="004F27E6"/>
    <w:rsid w:val="0050061A"/>
    <w:rsid w:val="00506A1B"/>
    <w:rsid w:val="0051488F"/>
    <w:rsid w:val="005174E8"/>
    <w:rsid w:val="00520FA8"/>
    <w:rsid w:val="00542F4F"/>
    <w:rsid w:val="00543ADE"/>
    <w:rsid w:val="00566324"/>
    <w:rsid w:val="005742D3"/>
    <w:rsid w:val="00581609"/>
    <w:rsid w:val="0058472D"/>
    <w:rsid w:val="00590A64"/>
    <w:rsid w:val="00594B92"/>
    <w:rsid w:val="00596BA5"/>
    <w:rsid w:val="005A3BB4"/>
    <w:rsid w:val="005A6C0D"/>
    <w:rsid w:val="005A704C"/>
    <w:rsid w:val="005B42FB"/>
    <w:rsid w:val="005B485F"/>
    <w:rsid w:val="005C40E4"/>
    <w:rsid w:val="005D387A"/>
    <w:rsid w:val="005F0AC2"/>
    <w:rsid w:val="005F6ACE"/>
    <w:rsid w:val="006014CB"/>
    <w:rsid w:val="00601B67"/>
    <w:rsid w:val="00607755"/>
    <w:rsid w:val="00624A66"/>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C4508"/>
    <w:rsid w:val="006D4920"/>
    <w:rsid w:val="006D6AF7"/>
    <w:rsid w:val="006D7845"/>
    <w:rsid w:val="006E5A96"/>
    <w:rsid w:val="006E5CF4"/>
    <w:rsid w:val="006E5F3E"/>
    <w:rsid w:val="006F13A4"/>
    <w:rsid w:val="006F37C8"/>
    <w:rsid w:val="007029B2"/>
    <w:rsid w:val="007103F9"/>
    <w:rsid w:val="00712145"/>
    <w:rsid w:val="0071529D"/>
    <w:rsid w:val="0073224E"/>
    <w:rsid w:val="00734621"/>
    <w:rsid w:val="0073624C"/>
    <w:rsid w:val="00736A77"/>
    <w:rsid w:val="00737A24"/>
    <w:rsid w:val="007409BD"/>
    <w:rsid w:val="007421FC"/>
    <w:rsid w:val="00755101"/>
    <w:rsid w:val="00765053"/>
    <w:rsid w:val="00765C54"/>
    <w:rsid w:val="0077102F"/>
    <w:rsid w:val="007764BD"/>
    <w:rsid w:val="00776888"/>
    <w:rsid w:val="00783868"/>
    <w:rsid w:val="00784409"/>
    <w:rsid w:val="007857FE"/>
    <w:rsid w:val="007904A0"/>
    <w:rsid w:val="00791E80"/>
    <w:rsid w:val="007A1DA9"/>
    <w:rsid w:val="007B0EB1"/>
    <w:rsid w:val="007B2573"/>
    <w:rsid w:val="007B3001"/>
    <w:rsid w:val="007B5589"/>
    <w:rsid w:val="007B57B1"/>
    <w:rsid w:val="007C14E4"/>
    <w:rsid w:val="007C1C2D"/>
    <w:rsid w:val="007C55CB"/>
    <w:rsid w:val="007D2401"/>
    <w:rsid w:val="007D4C8E"/>
    <w:rsid w:val="007F1D11"/>
    <w:rsid w:val="007F1EA7"/>
    <w:rsid w:val="0080126D"/>
    <w:rsid w:val="00804FF8"/>
    <w:rsid w:val="00812E5D"/>
    <w:rsid w:val="00815F8F"/>
    <w:rsid w:val="00816C83"/>
    <w:rsid w:val="0082257B"/>
    <w:rsid w:val="0082528E"/>
    <w:rsid w:val="008369A3"/>
    <w:rsid w:val="00836F84"/>
    <w:rsid w:val="00841DDE"/>
    <w:rsid w:val="00847089"/>
    <w:rsid w:val="00855666"/>
    <w:rsid w:val="0086222C"/>
    <w:rsid w:val="00863158"/>
    <w:rsid w:val="0086657E"/>
    <w:rsid w:val="00881109"/>
    <w:rsid w:val="0088366D"/>
    <w:rsid w:val="008860D6"/>
    <w:rsid w:val="00887F0A"/>
    <w:rsid w:val="008973B9"/>
    <w:rsid w:val="008A1D10"/>
    <w:rsid w:val="008A6947"/>
    <w:rsid w:val="008A6FDB"/>
    <w:rsid w:val="008B4D56"/>
    <w:rsid w:val="008D3820"/>
    <w:rsid w:val="008D559B"/>
    <w:rsid w:val="008D60AD"/>
    <w:rsid w:val="008D79AF"/>
    <w:rsid w:val="008E18DD"/>
    <w:rsid w:val="008E5B94"/>
    <w:rsid w:val="008E6FCC"/>
    <w:rsid w:val="008F3852"/>
    <w:rsid w:val="00902754"/>
    <w:rsid w:val="00910370"/>
    <w:rsid w:val="0092186D"/>
    <w:rsid w:val="00924751"/>
    <w:rsid w:val="0096547E"/>
    <w:rsid w:val="00974629"/>
    <w:rsid w:val="00977810"/>
    <w:rsid w:val="00987162"/>
    <w:rsid w:val="00993BC9"/>
    <w:rsid w:val="0099780C"/>
    <w:rsid w:val="009A085B"/>
    <w:rsid w:val="009A4412"/>
    <w:rsid w:val="009A54FA"/>
    <w:rsid w:val="009B2CF7"/>
    <w:rsid w:val="009B6BBD"/>
    <w:rsid w:val="009C6CB1"/>
    <w:rsid w:val="009C775A"/>
    <w:rsid w:val="009E2392"/>
    <w:rsid w:val="009F7EEC"/>
    <w:rsid w:val="00A03D57"/>
    <w:rsid w:val="00A06FE6"/>
    <w:rsid w:val="00A1057D"/>
    <w:rsid w:val="00A144FF"/>
    <w:rsid w:val="00A2081A"/>
    <w:rsid w:val="00A21208"/>
    <w:rsid w:val="00A21B9B"/>
    <w:rsid w:val="00A2308E"/>
    <w:rsid w:val="00A231E1"/>
    <w:rsid w:val="00A31553"/>
    <w:rsid w:val="00A35521"/>
    <w:rsid w:val="00A40279"/>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CD"/>
    <w:rsid w:val="00AD296B"/>
    <w:rsid w:val="00AD3EC6"/>
    <w:rsid w:val="00AD4EDF"/>
    <w:rsid w:val="00AD63E4"/>
    <w:rsid w:val="00AF63F5"/>
    <w:rsid w:val="00AF716D"/>
    <w:rsid w:val="00B027CF"/>
    <w:rsid w:val="00B103B9"/>
    <w:rsid w:val="00B11342"/>
    <w:rsid w:val="00B124B0"/>
    <w:rsid w:val="00B12B1A"/>
    <w:rsid w:val="00B243DA"/>
    <w:rsid w:val="00B2485A"/>
    <w:rsid w:val="00B25454"/>
    <w:rsid w:val="00B300DE"/>
    <w:rsid w:val="00B344A0"/>
    <w:rsid w:val="00B35781"/>
    <w:rsid w:val="00B414E0"/>
    <w:rsid w:val="00B42D62"/>
    <w:rsid w:val="00B444E8"/>
    <w:rsid w:val="00B46815"/>
    <w:rsid w:val="00B46A8F"/>
    <w:rsid w:val="00B62EDF"/>
    <w:rsid w:val="00B64A7C"/>
    <w:rsid w:val="00B65947"/>
    <w:rsid w:val="00B71624"/>
    <w:rsid w:val="00B71980"/>
    <w:rsid w:val="00B72976"/>
    <w:rsid w:val="00B8569B"/>
    <w:rsid w:val="00B85874"/>
    <w:rsid w:val="00BB24FD"/>
    <w:rsid w:val="00BB2A3F"/>
    <w:rsid w:val="00BB7C5E"/>
    <w:rsid w:val="00BC04AE"/>
    <w:rsid w:val="00BD2E8E"/>
    <w:rsid w:val="00BD33DA"/>
    <w:rsid w:val="00BD5B59"/>
    <w:rsid w:val="00BD663C"/>
    <w:rsid w:val="00BF43DA"/>
    <w:rsid w:val="00BF46D9"/>
    <w:rsid w:val="00BF63D0"/>
    <w:rsid w:val="00C03ECF"/>
    <w:rsid w:val="00C06F8B"/>
    <w:rsid w:val="00C07532"/>
    <w:rsid w:val="00C145FD"/>
    <w:rsid w:val="00C15615"/>
    <w:rsid w:val="00C15686"/>
    <w:rsid w:val="00C17EA6"/>
    <w:rsid w:val="00C20A60"/>
    <w:rsid w:val="00C30681"/>
    <w:rsid w:val="00C31F04"/>
    <w:rsid w:val="00C414D3"/>
    <w:rsid w:val="00C43138"/>
    <w:rsid w:val="00C53037"/>
    <w:rsid w:val="00C61D24"/>
    <w:rsid w:val="00C633A3"/>
    <w:rsid w:val="00C677E9"/>
    <w:rsid w:val="00C76499"/>
    <w:rsid w:val="00C82D66"/>
    <w:rsid w:val="00C87362"/>
    <w:rsid w:val="00C90CDD"/>
    <w:rsid w:val="00C914D7"/>
    <w:rsid w:val="00C92829"/>
    <w:rsid w:val="00C95E25"/>
    <w:rsid w:val="00CA337A"/>
    <w:rsid w:val="00CA42E1"/>
    <w:rsid w:val="00CA7A23"/>
    <w:rsid w:val="00CB0052"/>
    <w:rsid w:val="00CB6F23"/>
    <w:rsid w:val="00CB7492"/>
    <w:rsid w:val="00CC18C8"/>
    <w:rsid w:val="00CC600C"/>
    <w:rsid w:val="00CD22AB"/>
    <w:rsid w:val="00CD5C77"/>
    <w:rsid w:val="00CD7044"/>
    <w:rsid w:val="00CE0E7C"/>
    <w:rsid w:val="00CE4741"/>
    <w:rsid w:val="00D04826"/>
    <w:rsid w:val="00D04CF6"/>
    <w:rsid w:val="00D05B90"/>
    <w:rsid w:val="00D103AE"/>
    <w:rsid w:val="00D16EA3"/>
    <w:rsid w:val="00D238AA"/>
    <w:rsid w:val="00D254C4"/>
    <w:rsid w:val="00D300A2"/>
    <w:rsid w:val="00D31DE6"/>
    <w:rsid w:val="00D3553D"/>
    <w:rsid w:val="00D41F27"/>
    <w:rsid w:val="00D50918"/>
    <w:rsid w:val="00D577A6"/>
    <w:rsid w:val="00D662B8"/>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75D"/>
    <w:rsid w:val="00DF22DD"/>
    <w:rsid w:val="00DF2D26"/>
    <w:rsid w:val="00E035DC"/>
    <w:rsid w:val="00E052A2"/>
    <w:rsid w:val="00E12978"/>
    <w:rsid w:val="00E13365"/>
    <w:rsid w:val="00E26C4D"/>
    <w:rsid w:val="00E31596"/>
    <w:rsid w:val="00E32047"/>
    <w:rsid w:val="00E327FC"/>
    <w:rsid w:val="00E3639E"/>
    <w:rsid w:val="00E40E9C"/>
    <w:rsid w:val="00E41C42"/>
    <w:rsid w:val="00E4587B"/>
    <w:rsid w:val="00E607C3"/>
    <w:rsid w:val="00E613EB"/>
    <w:rsid w:val="00E61B1A"/>
    <w:rsid w:val="00E8051E"/>
    <w:rsid w:val="00E85C6C"/>
    <w:rsid w:val="00E87189"/>
    <w:rsid w:val="00E902C8"/>
    <w:rsid w:val="00E933B9"/>
    <w:rsid w:val="00E97777"/>
    <w:rsid w:val="00EA1822"/>
    <w:rsid w:val="00EA32CC"/>
    <w:rsid w:val="00EB1102"/>
    <w:rsid w:val="00EB36F0"/>
    <w:rsid w:val="00EB67BD"/>
    <w:rsid w:val="00EC1E89"/>
    <w:rsid w:val="00EC2BCE"/>
    <w:rsid w:val="00EC7403"/>
    <w:rsid w:val="00ED0B6F"/>
    <w:rsid w:val="00ED2FED"/>
    <w:rsid w:val="00EE07E6"/>
    <w:rsid w:val="00EE53CB"/>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5B09"/>
    <w:rsid w:val="00FB0F8E"/>
    <w:rsid w:val="00FD0102"/>
    <w:rsid w:val="00FD055E"/>
    <w:rsid w:val="00FD4FF7"/>
    <w:rsid w:val="00FD6DBD"/>
    <w:rsid w:val="00FD6F04"/>
    <w:rsid w:val="00FE0101"/>
    <w:rsid w:val="00FE02FD"/>
    <w:rsid w:val="00FE094B"/>
    <w:rsid w:val="00FE3DFC"/>
    <w:rsid w:val="00FF1D17"/>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9A259"/>
  <w15:chartTrackingRefBased/>
  <w15:docId w15:val="{0B61BAA6-7252-4A59-B937-D5EFBC20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rsid w:val="0086657E"/>
    <w:pPr>
      <w:keepNext/>
      <w:keepLines/>
      <w:spacing w:after="0"/>
    </w:pPr>
    <w:rPr>
      <w:rFonts w:ascii="Arial" w:hAnsi="Arial"/>
      <w:sz w:val="18"/>
    </w:rPr>
  </w:style>
  <w:style w:type="paragraph" w:customStyle="1" w:styleId="TAH">
    <w:name w:val="TAH"/>
    <w:basedOn w:val="TAC"/>
    <w:link w:val="TAHCar"/>
    <w:rsid w:val="0086657E"/>
    <w:rPr>
      <w:b/>
    </w:rPr>
  </w:style>
  <w:style w:type="paragraph" w:customStyle="1" w:styleId="TAC">
    <w:name w:val="TAC"/>
    <w:basedOn w:val="TAL"/>
    <w:link w:val="TACCar"/>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83BC0-3A3C-4BB9-859B-DE964D15E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2525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9</cp:revision>
  <dcterms:created xsi:type="dcterms:W3CDTF">2021-01-22T09:07:00Z</dcterms:created>
  <dcterms:modified xsi:type="dcterms:W3CDTF">2021-03-04T09:19:00Z</dcterms:modified>
</cp:coreProperties>
</file>